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527635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9B1A8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11091/003-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200781">
          <w:t xml:space="preserve">18.11.2016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200781">
          <w:rPr>
            <w:bCs/>
          </w:rPr>
          <w:t xml:space="preserve">24.11.2016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9B1A83" w:rsidRPr="009B1A83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9B1A83" w:rsidRPr="009B1A83">
          <w:rPr>
            <w:rStyle w:val="aa"/>
          </w:rPr>
          <w:t>440052, г. Пенза, ул. Ново-Тамбовская, д.9;</w:t>
        </w:r>
        <w:r w:rsidR="009B1A83" w:rsidRPr="009B1A83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9B1A83" w:rsidRPr="009B1A83">
          <w:rPr>
            <w:rStyle w:val="aa"/>
          </w:rPr>
          <w:t xml:space="preserve"> Клинико-диагностическая лаборатория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9B1A83" w:rsidRPr="009B1A83">
          <w:rPr>
            <w:u w:val="single"/>
          </w:rPr>
          <w:t xml:space="preserve"> 11091/003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9B1A83" w:rsidRPr="009B1A83">
          <w:rPr>
            <w:rStyle w:val="aa"/>
          </w:rPr>
          <w:t xml:space="preserve"> Врач-лаборант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9B1A83" w:rsidRPr="009B1A83">
          <w:rPr>
            <w:rStyle w:val="aa"/>
          </w:rPr>
          <w:t xml:space="preserve"> 20451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9B1A83" w:rsidRPr="009B1A83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10568D" w:rsidRPr="004F614B" w:rsidTr="005C43EF">
        <w:trPr>
          <w:jc w:val="center"/>
        </w:trPr>
        <w:tc>
          <w:tcPr>
            <w:tcW w:w="4678" w:type="dxa"/>
            <w:vAlign w:val="center"/>
          </w:tcPr>
          <w:p w:rsidR="0010568D" w:rsidRPr="004F614B" w:rsidRDefault="0010568D" w:rsidP="0010568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0568D" w:rsidRPr="004F614B" w:rsidRDefault="0010568D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0568D" w:rsidRPr="0010568D" w:rsidRDefault="00B55D58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10568D" w:rsidRPr="0010568D">
        <w:t>- Паспорт секундомера механического СОСпр-2б-2-000;</w:t>
      </w:r>
    </w:p>
    <w:p w:rsidR="00576095" w:rsidRPr="005C43EF" w:rsidRDefault="0010568D" w:rsidP="00AD14A4">
      <w:r w:rsidRPr="0010568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B55D58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B55D58" w:rsidP="005859B9">
      <w:fldSimple w:instr=" DOCVARIABLE operac \* MERGEFORMAT ">
        <w:r w:rsidR="009B1A83" w:rsidRPr="009B1A83">
          <w:t xml:space="preserve"> Проведение исследования крови, мочи, оформление результатов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550CA8">
        <w:trPr>
          <w:cantSplit/>
          <w:trHeight w:val="500"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86388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86388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863880" w:rsidP="00FC4076">
            <w:pPr>
              <w:pStyle w:val="a8"/>
            </w:pPr>
            <w:r>
              <w:t>7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527635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527635" w:rsidRPr="00527635">
          <w:rPr>
            <w:bCs/>
          </w:rPr>
          <w:t>-</w:t>
        </w:r>
        <w:r w:rsidR="00527635" w:rsidRPr="00527635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527635">
          <w:t>2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27635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27635" w:rsidRDefault="00527635" w:rsidP="00AA46ED">
            <w:pPr>
              <w:pStyle w:val="a8"/>
            </w:pPr>
            <w:r w:rsidRPr="00527635">
              <w:t>Митяева Ольга Александровна</w:t>
            </w:r>
          </w:p>
        </w:tc>
      </w:tr>
      <w:tr w:rsidR="00AA46ED" w:rsidRPr="00527635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27635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27635" w:rsidRDefault="00527635" w:rsidP="00AA46ED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527635" w:rsidTr="0052763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527635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527635" w:rsidRDefault="00527635" w:rsidP="005C43EF">
            <w:pPr>
              <w:pStyle w:val="a8"/>
            </w:pPr>
            <w:r w:rsidRPr="00527635">
              <w:t>Лукичев Дмитрий Олегович</w:t>
            </w:r>
          </w:p>
        </w:tc>
      </w:tr>
      <w:tr w:rsidR="005C43EF" w:rsidRPr="00527635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527635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527635" w:rsidRDefault="00527635" w:rsidP="005C43EF">
            <w:pPr>
              <w:pStyle w:val="a8"/>
              <w:rPr>
                <w:b/>
                <w:vertAlign w:val="superscript"/>
              </w:rPr>
            </w:pPr>
            <w:r w:rsidRPr="00527635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635" w:rsidRDefault="00527635" w:rsidP="0076042D">
      <w:pPr>
        <w:pStyle w:val="a9"/>
      </w:pPr>
      <w:r>
        <w:separator/>
      </w:r>
    </w:p>
  </w:endnote>
  <w:endnote w:type="continuationSeparator" w:id="0">
    <w:p w:rsidR="00527635" w:rsidRDefault="00527635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9B1A8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11091/003-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B55D58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B55D58" w:rsidRPr="009E2A4C">
            <w:rPr>
              <w:rStyle w:val="ad"/>
              <w:sz w:val="20"/>
              <w:szCs w:val="20"/>
            </w:rPr>
            <w:fldChar w:fldCharType="separate"/>
          </w:r>
          <w:r w:rsidR="009B1A83">
            <w:rPr>
              <w:rStyle w:val="ad"/>
              <w:noProof/>
              <w:sz w:val="20"/>
              <w:szCs w:val="20"/>
            </w:rPr>
            <w:t>1</w:t>
          </w:r>
          <w:r w:rsidR="00B55D58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B1A83" w:rsidRPr="009B1A83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635" w:rsidRDefault="00527635" w:rsidP="0076042D">
      <w:pPr>
        <w:pStyle w:val="a9"/>
      </w:pPr>
      <w:r>
        <w:separator/>
      </w:r>
    </w:p>
  </w:footnote>
  <w:footnote w:type="continuationSeparator" w:id="0">
    <w:p w:rsidR="00527635" w:rsidRDefault="00527635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0451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E1D58FB03CBC49FDB358F75DB49F0911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0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3- Н "/>
    <w:docVar w:name="num_form" w:val="2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perac" w:val=" Проведение исследования крови, моч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C9EFDD444A694919BC6CA7AF17B8CBE2"/>
    <w:docVar w:name="rm_id" w:val="112"/>
    <w:docVar w:name="rm_name" w:val=" Врач-лаборант "/>
    <w:docVar w:name="rm_number" w:val=" 11091/003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FC051A"/>
    <w:rsid w:val="00025683"/>
    <w:rsid w:val="00046815"/>
    <w:rsid w:val="0005566C"/>
    <w:rsid w:val="000D1F5B"/>
    <w:rsid w:val="0010568D"/>
    <w:rsid w:val="00110025"/>
    <w:rsid w:val="001429B1"/>
    <w:rsid w:val="001607C8"/>
    <w:rsid w:val="001C608E"/>
    <w:rsid w:val="001F3F33"/>
    <w:rsid w:val="001F4D8D"/>
    <w:rsid w:val="00200781"/>
    <w:rsid w:val="00234932"/>
    <w:rsid w:val="002E55C6"/>
    <w:rsid w:val="00305B2F"/>
    <w:rsid w:val="003376BF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27635"/>
    <w:rsid w:val="00550CA8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63880"/>
    <w:rsid w:val="00883461"/>
    <w:rsid w:val="008C739D"/>
    <w:rsid w:val="008D5F6D"/>
    <w:rsid w:val="008E68DE"/>
    <w:rsid w:val="0090588D"/>
    <w:rsid w:val="009213F4"/>
    <w:rsid w:val="0092778A"/>
    <w:rsid w:val="00967790"/>
    <w:rsid w:val="009B1A83"/>
    <w:rsid w:val="00A12349"/>
    <w:rsid w:val="00A91908"/>
    <w:rsid w:val="00AA4551"/>
    <w:rsid w:val="00AA46ED"/>
    <w:rsid w:val="00AA4DCC"/>
    <w:rsid w:val="00AD14A4"/>
    <w:rsid w:val="00AD7C32"/>
    <w:rsid w:val="00AF5237"/>
    <w:rsid w:val="00AF796F"/>
    <w:rsid w:val="00B17300"/>
    <w:rsid w:val="00B55D58"/>
    <w:rsid w:val="00BA5029"/>
    <w:rsid w:val="00BC2F3C"/>
    <w:rsid w:val="00BF498E"/>
    <w:rsid w:val="00C02721"/>
    <w:rsid w:val="00C3083C"/>
    <w:rsid w:val="00CE3307"/>
    <w:rsid w:val="00D648FF"/>
    <w:rsid w:val="00D74283"/>
    <w:rsid w:val="00D76DF8"/>
    <w:rsid w:val="00DB5302"/>
    <w:rsid w:val="00DD6B1F"/>
    <w:rsid w:val="00E124F4"/>
    <w:rsid w:val="00E20A8E"/>
    <w:rsid w:val="00E36337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B1833"/>
    <w:rsid w:val="00FC051A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2016-11-24T07:55:00Z</dcterms:created>
  <dcterms:modified xsi:type="dcterms:W3CDTF">2016-11-25T06:19:00Z</dcterms:modified>
</cp:coreProperties>
</file>